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5A" w:rsidRPr="00CB3BB5" w:rsidRDefault="00B7579C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4FC06516" wp14:editId="22F2E3B9">
            <wp:simplePos x="0" y="0"/>
            <wp:positionH relativeFrom="column">
              <wp:posOffset>-419209</wp:posOffset>
            </wp:positionH>
            <wp:positionV relativeFrom="paragraph">
              <wp:posOffset>12590780</wp:posOffset>
            </wp:positionV>
            <wp:extent cx="2743200" cy="113909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F60Y - CMYK - P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139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9767C3" wp14:editId="55745A76">
                <wp:simplePos x="0" y="0"/>
                <wp:positionH relativeFrom="column">
                  <wp:posOffset>-220345</wp:posOffset>
                </wp:positionH>
                <wp:positionV relativeFrom="paragraph">
                  <wp:posOffset>1087011</wp:posOffset>
                </wp:positionV>
                <wp:extent cx="9176400" cy="121394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6400" cy="1213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79C" w:rsidRPr="00B7579C" w:rsidRDefault="00B7579C" w:rsidP="00B7579C">
                            <w:pPr>
                              <w:pStyle w:val="BasicParagraph"/>
                              <w:suppressAutoHyphens/>
                              <w:rPr>
                                <w:color w:val="66696A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Ipit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eicidebist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que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dolora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volorehendae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reictotat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in cum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vitaquia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alis</w:t>
                            </w:r>
                            <w:proofErr w:type="spellEnd"/>
                            <w:proofErr w:type="gram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dignisimus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acepudio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beatur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tenihit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qui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officiissit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latus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consequis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iduciet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sum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num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doloratur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sim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ipita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poriore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erunto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beaturisit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volupta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tquibus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evenimp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erchit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fuga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Otatum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odi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inctur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?</w:t>
                            </w:r>
                            <w:proofErr w:type="gramEnd"/>
                          </w:p>
                          <w:p w:rsidR="00B7579C" w:rsidRPr="00B7579C" w:rsidRDefault="00B7579C" w:rsidP="00B757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-17.35pt;margin-top:85.6pt;width:722.55pt;height:9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" filled="f" stroked="f" strokeweight=".5pt">
                <v:textbox>
                  <w:txbxContent>
                    <w:p w:rsidR="00B7579C" w:rsidRPr="00B7579C" w:rsidRDefault="00B7579C" w:rsidP="00B7579C">
                      <w:pPr>
                        <w:pStyle w:val="BasicParagraph"/>
                        <w:suppressAutoHyphens/>
                        <w:rPr>
                          <w:color w:val="66696A"/>
                          <w:sz w:val="36"/>
                          <w:szCs w:val="36"/>
                        </w:rPr>
                      </w:pP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Ipit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ut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eicidebist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si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que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dolora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volorehendae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reictotat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in cum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vitaquia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proofErr w:type="gram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alis</w:t>
                      </w:r>
                      <w:proofErr w:type="spellEnd"/>
                      <w:proofErr w:type="gram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dignisimus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acepudio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beatur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tenihit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qui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officiissit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latus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consequis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iduciet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sum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num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doloratur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sim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ipita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poriore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erunto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beaturisit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volupta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tquibus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evenimp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erchit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fuga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. </w:t>
                      </w:r>
                      <w:proofErr w:type="spellStart"/>
                      <w:proofErr w:type="gram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Otatum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si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odi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inctur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?</w:t>
                      </w:r>
                      <w:proofErr w:type="gramEnd"/>
                    </w:p>
                    <w:p w:rsidR="00B7579C" w:rsidRPr="00B7579C" w:rsidRDefault="00B7579C" w:rsidP="00B7579C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F4AAA" wp14:editId="24A047E2">
                <wp:simplePos x="0" y="0"/>
                <wp:positionH relativeFrom="column">
                  <wp:posOffset>-220717</wp:posOffset>
                </wp:positionH>
                <wp:positionV relativeFrom="paragraph">
                  <wp:posOffset>-157655</wp:posOffset>
                </wp:positionV>
                <wp:extent cx="9176400" cy="1213945"/>
                <wp:effectExtent l="0" t="0" r="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6400" cy="1213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79C" w:rsidRPr="00B7579C" w:rsidRDefault="00B7579C" w:rsidP="00B7579C">
                            <w:pPr>
                              <w:pStyle w:val="Heading1"/>
                              <w:rPr>
                                <w:b w:val="0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Facil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id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quatum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ditiur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si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doloris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alit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-17.4pt;margin-top:-12.4pt;width:722.55pt;height:9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" filled="f" stroked="f" strokeweight=".5pt">
                <v:textbox>
                  <w:txbxContent>
                    <w:p w:rsidR="00B7579C" w:rsidRPr="00B7579C" w:rsidRDefault="00B7579C" w:rsidP="00B7579C">
                      <w:pPr>
                        <w:pStyle w:val="Heading1"/>
                        <w:rPr>
                          <w:b w:val="0"/>
                          <w:sz w:val="72"/>
                          <w:szCs w:val="72"/>
                        </w:rPr>
                      </w:pP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Facil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id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quatum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ditiur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si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doloris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alit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3F260C6" wp14:editId="74776431">
            <wp:simplePos x="0" y="0"/>
            <wp:positionH relativeFrom="column">
              <wp:posOffset>-267575</wp:posOffset>
            </wp:positionH>
            <wp:positionV relativeFrom="paragraph">
              <wp:posOffset>2408431</wp:posOffset>
            </wp:positionV>
            <wp:extent cx="9412400" cy="9823540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412400" cy="9823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3D525A" w:rsidRPr="00CB3BB5" w:rsidSect="00B7579C">
      <w:headerReference w:type="default" r:id="rId10"/>
      <w:footerReference w:type="default" r:id="rId11"/>
      <w:pgSz w:w="16839" w:h="23814" w:code="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5A" w:rsidRDefault="003D525A" w:rsidP="00CB3BB5">
      <w:pPr>
        <w:spacing w:after="0"/>
      </w:pPr>
      <w:r>
        <w:separator/>
      </w:r>
    </w:p>
  </w:endnote>
  <w:endnote w:type="continuationSeparator" w:id="0">
    <w:p w:rsidR="003D525A" w:rsidRDefault="003D525A" w:rsidP="00CB3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 Square Sans Pro">
    <w:panose1 w:val="020B0506040000020004"/>
    <w:charset w:val="00"/>
    <w:family w:val="swiss"/>
    <w:notTrueType/>
    <w:pitch w:val="variable"/>
    <w:sig w:usb0="00000287" w:usb1="00000001" w:usb2="00000000" w:usb3="00000000" w:csb0="0000019F" w:csb1="00000000"/>
  </w:font>
  <w:font w:name="EC Square Sans Pro Medium">
    <w:panose1 w:val="020B0500000000020004"/>
    <w:charset w:val="00"/>
    <w:family w:val="swiss"/>
    <w:notTrueType/>
    <w:pitch w:val="variable"/>
    <w:sig w:usb0="0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EC Square Sans Pro Light">
    <w:panose1 w:val="020B0506000000020004"/>
    <w:charset w:val="00"/>
    <w:family w:val="swiss"/>
    <w:notTrueType/>
    <w:pitch w:val="variable"/>
    <w:sig w:usb0="0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88653"/>
      <w:docPartObj>
        <w:docPartGallery w:val="Page Numbers (Bottom of Page)"/>
        <w:docPartUnique/>
      </w:docPartObj>
    </w:sdtPr>
    <w:sdtEndPr/>
    <w:sdtContent>
      <w:p w:rsidR="00753CEF" w:rsidRDefault="00753CEF" w:rsidP="00753CEF">
        <w:pPr>
          <w:pStyle w:val="Footer"/>
        </w:pPr>
        <w:r>
          <w:rPr>
            <w:noProof/>
            <w:lang w:eastAsia="en-GB"/>
          </w:rPr>
          <w:drawing>
            <wp:anchor distT="0" distB="0" distL="114300" distR="114300" simplePos="0" relativeHeight="251660288" behindDoc="1" locked="0" layoutInCell="1" allowOverlap="1" wp14:anchorId="1320F19D" wp14:editId="71E1BDEB">
              <wp:simplePos x="0" y="0"/>
              <wp:positionH relativeFrom="column">
                <wp:posOffset>5006340</wp:posOffset>
              </wp:positionH>
              <wp:positionV relativeFrom="paragraph">
                <wp:posOffset>-140614</wp:posOffset>
              </wp:positionV>
              <wp:extent cx="1256345" cy="521970"/>
              <wp:effectExtent l="0" t="0" r="127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SF-Watermark---Final-EN-RGB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799" t="9525" r="4826" b="100"/>
                      <a:stretch/>
                    </pic:blipFill>
                    <pic:spPr bwMode="auto">
                      <a:xfrm>
                        <a:off x="0" y="0"/>
                        <a:ext cx="1256345" cy="52197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w:drawing>
            <wp:anchor distT="0" distB="0" distL="114300" distR="114300" simplePos="0" relativeHeight="251661312" behindDoc="1" locked="0" layoutInCell="1" allowOverlap="1" wp14:anchorId="7C3FCED0" wp14:editId="36EDF7BA">
              <wp:simplePos x="0" y="0"/>
              <wp:positionH relativeFrom="column">
                <wp:posOffset>4107180</wp:posOffset>
              </wp:positionH>
              <wp:positionV relativeFrom="paragraph">
                <wp:posOffset>-118110</wp:posOffset>
              </wp:positionV>
              <wp:extent cx="655320" cy="245050"/>
              <wp:effectExtent l="0" t="0" r="0" b="3175"/>
              <wp:wrapNone/>
              <wp:docPr id="1" name="Picture 1" descr="F:\Birmingham\MSU\Creative Services\ESF - 60 Years\ESF Watermark\Logo 60 Rome (EN)\Logo 60 Rome (EN)\Horizontal\Without slogan\60_Rome_horizontal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:\Birmingham\MSU\Creative Services\ESF - 60 Years\ESF Watermark\Logo 60 Rome (EN)\Logo 60 Rome (EN)\Horizontal\Without slogan\60_Rome_horizontal.pn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5320" cy="245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2455F47" wp14:editId="1A65164A">
                  <wp:simplePos x="0" y="0"/>
                  <wp:positionH relativeFrom="column">
                    <wp:posOffset>-454660</wp:posOffset>
                  </wp:positionH>
                  <wp:positionV relativeFrom="paragraph">
                    <wp:posOffset>-121920</wp:posOffset>
                  </wp:positionV>
                  <wp:extent cx="273050" cy="239395"/>
                  <wp:effectExtent l="0" t="0" r="0" b="8255"/>
                  <wp:wrapNone/>
                  <wp:docPr id="547" name="Rectangl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3050" cy="239395"/>
                          </a:xfrm>
                          <a:prstGeom prst="rect">
                            <a:avLst/>
                          </a:prstGeom>
                          <a:solidFill>
                            <a:srgbClr val="00B8D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CEF" w:rsidRPr="00CB3BB5" w:rsidRDefault="00753CEF" w:rsidP="00753CEF">
                              <w:pPr>
                                <w:jc w:val="center"/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</w:pPr>
                              <w:r w:rsidRPr="00CB3BB5"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" o:spid="_x0000_s1028" style="position:absolute;margin-left:-35.8pt;margin-top:-9.6pt;width:21.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" fillcolor="#00b8d6" stroked="f">
                  <v:textbox>
                    <w:txbxContent>
                      <w:p w:rsidR="00753CEF" w:rsidRPr="00CB3BB5" w:rsidRDefault="00753CEF" w:rsidP="00753CEF">
                        <w:pPr>
                          <w:jc w:val="center"/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</w:pPr>
                        <w:r w:rsidRPr="00CB3BB5"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  <w:t>1</w:t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  <w:p w:rsidR="00CB3BB5" w:rsidRDefault="00CB3B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5A" w:rsidRDefault="003D525A" w:rsidP="00CB3BB5">
      <w:pPr>
        <w:spacing w:after="0"/>
      </w:pPr>
      <w:r>
        <w:separator/>
      </w:r>
    </w:p>
  </w:footnote>
  <w:footnote w:type="continuationSeparator" w:id="0">
    <w:p w:rsidR="003D525A" w:rsidRDefault="003D525A" w:rsidP="00CB3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CEF" w:rsidRDefault="00AD5A5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3360" behindDoc="1" locked="0" layoutInCell="1" allowOverlap="1" wp14:anchorId="5790D854" wp14:editId="6AC7EECC">
          <wp:simplePos x="0" y="0"/>
          <wp:positionH relativeFrom="column">
            <wp:posOffset>5047615</wp:posOffset>
          </wp:positionH>
          <wp:positionV relativeFrom="paragraph">
            <wp:posOffset>-239233</wp:posOffset>
          </wp:positionV>
          <wp:extent cx="1379220" cy="19831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 Template Element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908" b="75513"/>
                  <a:stretch/>
                </pic:blipFill>
                <pic:spPr bwMode="auto">
                  <a:xfrm>
                    <a:off x="0" y="0"/>
                    <a:ext cx="1379220" cy="198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25A"/>
    <w:rsid w:val="001451E6"/>
    <w:rsid w:val="00162ADF"/>
    <w:rsid w:val="00220175"/>
    <w:rsid w:val="00221B15"/>
    <w:rsid w:val="00301042"/>
    <w:rsid w:val="0039330C"/>
    <w:rsid w:val="003D525A"/>
    <w:rsid w:val="003F75C1"/>
    <w:rsid w:val="00550298"/>
    <w:rsid w:val="00592034"/>
    <w:rsid w:val="005D017F"/>
    <w:rsid w:val="00662AB6"/>
    <w:rsid w:val="0066642C"/>
    <w:rsid w:val="00725613"/>
    <w:rsid w:val="00753CEF"/>
    <w:rsid w:val="007B350A"/>
    <w:rsid w:val="007C6C9A"/>
    <w:rsid w:val="007D3B49"/>
    <w:rsid w:val="008251A4"/>
    <w:rsid w:val="008F7031"/>
    <w:rsid w:val="009832FF"/>
    <w:rsid w:val="009C35CC"/>
    <w:rsid w:val="00AA2987"/>
    <w:rsid w:val="00AD5A5A"/>
    <w:rsid w:val="00B46132"/>
    <w:rsid w:val="00B7579C"/>
    <w:rsid w:val="00B95E7F"/>
    <w:rsid w:val="00C53742"/>
    <w:rsid w:val="00C64950"/>
    <w:rsid w:val="00CB3BB5"/>
    <w:rsid w:val="00E6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 Square Sans Pro">
    <w:panose1 w:val="020B0506040000020004"/>
    <w:charset w:val="00"/>
    <w:family w:val="swiss"/>
    <w:notTrueType/>
    <w:pitch w:val="variable"/>
    <w:sig w:usb0="00000287" w:usb1="00000001" w:usb2="00000000" w:usb3="00000000" w:csb0="0000019F" w:csb1="00000000"/>
  </w:font>
  <w:font w:name="EC Square Sans Pro Medium">
    <w:panose1 w:val="020B0500000000020004"/>
    <w:charset w:val="00"/>
    <w:family w:val="swiss"/>
    <w:notTrueType/>
    <w:pitch w:val="variable"/>
    <w:sig w:usb0="0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EC Square Sans Pro Light">
    <w:panose1 w:val="020B0506000000020004"/>
    <w:charset w:val="00"/>
    <w:family w:val="swiss"/>
    <w:notTrueType/>
    <w:pitch w:val="variable"/>
    <w:sig w:usb0="0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8D0"/>
    <w:rsid w:val="00734F0B"/>
    <w:rsid w:val="00BD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D0"/>
    <w:rPr>
      <w:rFonts w:cs="Times New Roman"/>
      <w:sz w:val="3276"/>
      <w:szCs w:val="3276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68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BD68D0"/>
    <w:pPr>
      <w:spacing w:before="200" w:line="240" w:lineRule="auto"/>
      <w:outlineLvl w:val="1"/>
    </w:pPr>
    <w:rPr>
      <w:rFonts w:ascii="EC Square Sans Pro Medium" w:hAnsi="EC Square Sans Pro Medium"/>
      <w:b w:val="0"/>
      <w:bCs w:val="0"/>
      <w:color w:val="F89A3C"/>
      <w:sz w:val="3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BD68D0"/>
    <w:rPr>
      <w:rFonts w:ascii="EC Square Sans Pro Medium" w:eastAsiaTheme="majorEastAsia" w:hAnsi="EC Square Sans Pro Medium" w:cstheme="majorBidi"/>
      <w:color w:val="F89A3C"/>
      <w:sz w:val="3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D6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D0"/>
    <w:rPr>
      <w:rFonts w:cs="Times New Roman"/>
      <w:sz w:val="3276"/>
      <w:szCs w:val="3276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68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BD68D0"/>
    <w:pPr>
      <w:spacing w:before="200" w:line="240" w:lineRule="auto"/>
      <w:outlineLvl w:val="1"/>
    </w:pPr>
    <w:rPr>
      <w:rFonts w:ascii="EC Square Sans Pro Medium" w:hAnsi="EC Square Sans Pro Medium"/>
      <w:b w:val="0"/>
      <w:bCs w:val="0"/>
      <w:color w:val="F89A3C"/>
      <w:sz w:val="3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BD68D0"/>
    <w:rPr>
      <w:rFonts w:ascii="EC Square Sans Pro Medium" w:eastAsiaTheme="majorEastAsia" w:hAnsi="EC Square Sans Pro Medium" w:cstheme="majorBidi"/>
      <w:color w:val="F89A3C"/>
      <w:sz w:val="3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D6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7D999-5DBE-4453-B9FA-C93DEF4F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ESF60Y - A3 Poster Design - PT.dotx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Ecorys UK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Jones</dc:creator>
  <cp:lastModifiedBy>Dale Jones</cp:lastModifiedBy>
  <cp:revision>2</cp:revision>
  <cp:lastPrinted>2017-02-20T16:27:00Z</cp:lastPrinted>
  <dcterms:created xsi:type="dcterms:W3CDTF">2017-02-21T15:39:00Z</dcterms:created>
  <dcterms:modified xsi:type="dcterms:W3CDTF">2017-02-21T15:39:00Z</dcterms:modified>
</cp:coreProperties>
</file>